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84F70" w14:textId="50416A8E" w:rsidR="00BA00AB" w:rsidRDefault="004772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SHILTON</w:t>
      </w:r>
      <w:r>
        <w:rPr>
          <w:rFonts w:ascii="Times New Roman" w:hAnsi="Times New Roman" w:cs="Times New Roman"/>
          <w:sz w:val="24"/>
          <w:szCs w:val="24"/>
        </w:rPr>
        <w:t xml:space="preserve">      (d.1450)</w:t>
      </w:r>
    </w:p>
    <w:p w14:paraId="7883FF8C" w14:textId="520C3A3D" w:rsidR="00477252" w:rsidRDefault="004772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Dringhouses, West Riding of Yorkshire.</w:t>
      </w:r>
    </w:p>
    <w:p w14:paraId="3A230E20" w14:textId="6DE1C4E7" w:rsidR="00477252" w:rsidRDefault="004772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4BC59C" w14:textId="3AE8B688" w:rsidR="00477252" w:rsidRDefault="004772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AF567A" w14:textId="0509ECFC" w:rsidR="00477252" w:rsidRDefault="004772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Jan.1450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</w:t>
      </w:r>
    </w:p>
    <w:p w14:paraId="68D52289" w14:textId="6DD015A8" w:rsidR="00477252" w:rsidRDefault="004772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(W.Y.R. p.150)</w:t>
      </w:r>
    </w:p>
    <w:p w14:paraId="62DBBE0C" w14:textId="2316C17B" w:rsidR="00477252" w:rsidRDefault="004772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094D79" w14:textId="6EEDE0DD" w:rsidR="00477252" w:rsidRDefault="004772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D86A2F" w14:textId="2D62BAD2" w:rsidR="00477252" w:rsidRPr="00477252" w:rsidRDefault="0047725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sectPr w:rsidR="00477252" w:rsidRPr="004772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038C9" w14:textId="77777777" w:rsidR="00477252" w:rsidRDefault="00477252" w:rsidP="009139A6">
      <w:r>
        <w:separator/>
      </w:r>
    </w:p>
  </w:endnote>
  <w:endnote w:type="continuationSeparator" w:id="0">
    <w:p w14:paraId="3C53C4D8" w14:textId="77777777" w:rsidR="00477252" w:rsidRDefault="004772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3F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F8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05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C66BF" w14:textId="77777777" w:rsidR="00477252" w:rsidRDefault="00477252" w:rsidP="009139A6">
      <w:r>
        <w:separator/>
      </w:r>
    </w:p>
  </w:footnote>
  <w:footnote w:type="continuationSeparator" w:id="0">
    <w:p w14:paraId="1A6AA08A" w14:textId="77777777" w:rsidR="00477252" w:rsidRDefault="004772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A6E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583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038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252"/>
    <w:rsid w:val="000666E0"/>
    <w:rsid w:val="002510B7"/>
    <w:rsid w:val="0047725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168EF"/>
  <w15:chartTrackingRefBased/>
  <w15:docId w15:val="{500289F7-77D7-4FB6-B3FE-35A8F184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2022-06-26T20:01:00Z</dcterms:created>
  <dcterms:modified xsi:type="dcterms:W3CDTF">2022-06-26T20:04:00Z</dcterms:modified>
</cp:coreProperties>
</file>